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b5d0259" w14:textId="b5d0259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1D2B3A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E729AB">
              <w:rPr>
                <w:rFonts w:ascii="Arial" w:hAnsi="Arial" w:cs="Arial"/>
              </w:rPr>
              <w:t>3</w:t>
            </w:r>
            <w:r w:rsidR="008E75C9">
              <w:rPr>
                <w:rFonts w:ascii="Arial" w:hAnsi="Arial" w:cs="Arial"/>
              </w:rPr>
              <w:t>6</w:t>
            </w:r>
            <w:r w:rsidR="00E729AB">
              <w:rPr>
                <w:rFonts w:ascii="Arial" w:hAnsi="Arial" w:cs="Arial"/>
              </w:rPr>
              <w:t>8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F4DBD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1D2B3A">
              <w:rPr>
                <w:rFonts w:ascii="Arial" w:hAnsi="Arial" w:cs="Arial"/>
              </w:rPr>
              <w:t>11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8E75C9">
        <w:rPr>
          <w:rFonts w:ascii="Arial" w:hAnsi="Arial" w:eastAsia="Times New Roman" w:cs="Arial"/>
          <w:sz w:val="24"/>
          <w:szCs w:val="24"/>
          <w:lang w:eastAsia="hr-HR"/>
        </w:rPr>
        <w:t>04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8E75C9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F4DBD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8E75C9" w:rsidP="00F65D4C" w:rsidRDefault="008E75C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E75C9">
        <w:rPr>
          <w:rFonts w:ascii="Arial" w:hAnsi="Arial" w:eastAsia="Times New Roman" w:cs="Arial"/>
          <w:sz w:val="24"/>
          <w:szCs w:val="24"/>
          <w:lang w:eastAsia="hr-HR"/>
        </w:rPr>
        <w:t>KUŠEN BEAUTY j.d.o.o., Ivanec, Vinogradska ulica 53, OIB:45256311245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E729AB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E729AB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7336A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07336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7336A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07336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</w:t>
      </w:r>
      <w:r w:rsidRPr="0007336A" w:rsidR="0007336A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07336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8E75C9" w:rsidR="008E75C9">
        <w:rPr>
          <w:rFonts w:ascii="Arial" w:hAnsi="Arial" w:eastAsia="Times New Roman" w:cs="Arial"/>
          <w:sz w:val="24"/>
          <w:szCs w:val="24"/>
          <w:lang w:eastAsia="hr-HR"/>
        </w:rPr>
        <w:t>KUŠEN BEAUTY j.d.o.o., Ivanec, Vinogradska ulica 53, OIB:45256311245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7336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7336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07336A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07336A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07336A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07336A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07336A" w:rsidR="008E75C9">
        <w:rPr>
          <w:rFonts w:ascii="Arial" w:hAnsi="Arial" w:eastAsia="Times New Roman" w:cs="Arial"/>
          <w:sz w:val="24"/>
          <w:szCs w:val="24"/>
          <w:lang w:eastAsia="hr-HR"/>
        </w:rPr>
        <w:t>04</w:t>
      </w:r>
      <w:r w:rsidRPr="0007336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7336A" w:rsidR="008E75C9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07336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7336A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7336A" w:rsidR="00F61044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07336A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07336A" w:rsidR="0007336A">
        <w:rPr>
          <w:rFonts w:ascii="Arial" w:hAnsi="Arial" w:eastAsia="Times New Roman" w:cs="Arial"/>
          <w:sz w:val="24"/>
          <w:szCs w:val="24"/>
          <w:lang w:eastAsia="hr-HR"/>
        </w:rPr>
        <w:t>5.178,56</w:t>
      </w:r>
      <w:r w:rsidRPr="0007336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7336A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07336A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1044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07336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07336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07336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F61044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7336A" w:rsidP="00F65D4C" w:rsidRDefault="000733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7336A" w:rsidP="00F65D4C" w:rsidRDefault="000733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7336A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07336A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07336A">
        <w:rPr>
          <w:rFonts w:ascii="Arial" w:hAnsi="Arial" w:eastAsia="Times New Roman" w:cs="Arial"/>
          <w:sz w:val="24"/>
          <w:szCs w:val="24"/>
          <w:lang w:eastAsia="hr-HR"/>
        </w:rPr>
        <w:t>12:35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CEA" w:rsidP="00501147" w:rsidRDefault="00576CEA">
      <w:pPr>
        <w:spacing w:after="0" w:line="240" w:lineRule="auto"/>
      </w:pPr>
      <w:r>
        <w:separator/>
      </w:r>
    </w:p>
  </w:endnote>
  <w:endnote w:type="continuationSeparator" w:id="0">
    <w:p w:rsidR="00576CEA" w:rsidP="00501147" w:rsidRDefault="00576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CEA" w:rsidP="00501147" w:rsidRDefault="00576CEA">
      <w:pPr>
        <w:spacing w:after="0" w:line="240" w:lineRule="auto"/>
      </w:pPr>
      <w:r>
        <w:separator/>
      </w:r>
    </w:p>
  </w:footnote>
  <w:footnote w:type="continuationSeparator" w:id="0">
    <w:p w:rsidR="00576CEA" w:rsidP="00501147" w:rsidRDefault="00576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30BD0">
      <w:rPr>
        <w:rFonts w:ascii="Arial" w:hAnsi="Arial" w:cs="Arial"/>
        <w:noProof/>
        <w:sz w:val="24"/>
        <w:szCs w:val="24"/>
      </w:rPr>
      <w:t>Poslovni broj: 10 St-368/2023-11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30BD0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7336A"/>
    <w:rsid w:val="00082860"/>
    <w:rsid w:val="0008663B"/>
    <w:rsid w:val="00086802"/>
    <w:rsid w:val="00087C43"/>
    <w:rsid w:val="000B6F54"/>
    <w:rsid w:val="000C07B1"/>
    <w:rsid w:val="000E015D"/>
    <w:rsid w:val="00126B4E"/>
    <w:rsid w:val="00164105"/>
    <w:rsid w:val="00194888"/>
    <w:rsid w:val="001B70EC"/>
    <w:rsid w:val="001C68C4"/>
    <w:rsid w:val="001D2B3A"/>
    <w:rsid w:val="001D5D3B"/>
    <w:rsid w:val="001F6DF0"/>
    <w:rsid w:val="002144FF"/>
    <w:rsid w:val="00226E61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02F77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4F4DBD"/>
    <w:rsid w:val="00501147"/>
    <w:rsid w:val="00521DEA"/>
    <w:rsid w:val="0055446B"/>
    <w:rsid w:val="00574695"/>
    <w:rsid w:val="00576CEA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E75C9"/>
    <w:rsid w:val="008F1C52"/>
    <w:rsid w:val="0092437B"/>
    <w:rsid w:val="00926157"/>
    <w:rsid w:val="00930BD0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1412"/>
    <w:rsid w:val="00A729A1"/>
    <w:rsid w:val="00A82C38"/>
    <w:rsid w:val="00AA1295"/>
    <w:rsid w:val="00AF28D9"/>
    <w:rsid w:val="00B00B9A"/>
    <w:rsid w:val="00B367DA"/>
    <w:rsid w:val="00B43087"/>
    <w:rsid w:val="00B43741"/>
    <w:rsid w:val="00B648DD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29AB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30B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0BD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0BD0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0BD0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0BD0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2023.</izvorni_sadrzaj>
    <derivirana_varijabla naziv="DomainObject.StvarniPocetakDatum_1">4. prosinca 2023.</derivirana_varijabla>
  </DomainObject.StvarniPocetakDatum>
  <DomainObject.StvarniZavrsetakDatum>
    <izvorni_sadrzaj>4. prosinca 2023.</izvorni_sadrzaj>
    <derivirana_varijabla naziv="DomainObject.StvarniZavrsetakDatum_1">4. prosinca 2023.</derivirana_varijabla>
  </DomainObject.StvarniZavrsetakDatum>
  <DomainObject.PlaniraniZavrsetakDatum>
    <izvorni_sadrzaj>4. prosinca 2023.</izvorni_sadrzaj>
    <derivirana_varijabla naziv="DomainObject.PlaniraniZavrsetakDatum_1">4. prosinca 2023.</derivirana_varijabla>
  </DomainObject.PlaniraniZavrsetakDatum>
  <DomainObject.PlaniraniPocetakDatum>
    <izvorni_sadrzaj>4. prosinca 2023.</izvorni_sadrzaj>
    <derivirana_varijabla naziv="DomainObject.PlaniraniPocetakDatum_1">4. prosinca 2023.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2023.</izvorni_sadrzaj>
    <derivirana_varijabla naziv="DomainObject.Zapisnik.DatumKreiranja_1">4.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St-368/2023-11</izvorni_sadrzaj>
    <derivirana_varijabla naziv="DomainObject.Zapisnik.Oznaka_1">St-368/2023-11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listopada 2023.</izvorni_sadrzaj>
    <derivirana_varijabla naziv="DomainObject.Predmet.DatumIzradeOptuznogAkta_1">27. listopada 2023.</derivirana_varijabla>
  </DomainObject.Predmet.DatumIzradeOptuznogAkta>
  <DomainObject.Predmet.DatumIzradeOptuznogAktaFormated>
    <izvorni_sadrzaj>27.10.2023.</izvorni_sadrzaj>
    <derivirana_varijabla naziv="DomainObject.Predmet.DatumIzradeOptuznogAktaFormated_1">27.10.2023.</derivirana_varijabla>
  </DomainObject.Predmet.DatumIzradeOptuznogAktaFormated>
  <DomainObject.Predmet.DatumOsnivanja>
    <izvorni_sadrzaj>30. listopada 2023.</izvorni_sadrzaj>
    <derivirana_varijabla naziv="DomainObject.Predmet.DatumOsnivanja_1">30.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2023.</izvorni_sadrzaj>
    <derivirana_varijabla naziv="DomainObject.Predmet.DatumPrimitkaOptuznogAkta_1">27. listopada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St-368/2023</izvorni_sadrzaj>
    <derivirana_varijabla naziv="DomainObject.Predmet.OznakaBroj_1">St-368/2023</derivirana_varijabla>
  </DomainObject.Predmet.OznakaBroj>
  <DomainObject.Predmet.OznakaBrojOptuznogAkta>
    <izvorni_sadrzaj>04-06-23-4508</izvorni_sadrzaj>
    <derivirana_varijabla naziv="DomainObject.Predmet.OznakaBrojOptuznogAkta_1">04-06-23-4508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KUŠEN BEAUTY jednostavno društvo s ograničenom odgovornošću za usluge zastupanog po punomoćniku Ena Kraš</izvorni_sadrzaj>
    <derivirana_varijabla naziv="DomainObject.Predmet.ProtustrankaFormated_1">  KUŠEN BEAUTY jednostavno društvo s ograničenom odgovornošću za usluge zastupanog po punomoćniku Ena Kraš</derivirana_varijabla>
  </DomainObject.Predmet.ProtustrankaFormated>
  <DomainObject.Predmet.ProtustrankaFormatedOIB>
    <izvorni_sadrzaj>  KUŠEN BEAUTY jednostavno društvo s ograničenom odgovornošću za usluge, OIB 45256311245 zastupanog po punomoćniku Ena Kraš</izvorni_sadrzaj>
    <derivirana_varijabla naziv="DomainObject.Predmet.ProtustrankaFormatedOIB_1">  KUŠEN BEAUTY jednostavno društvo s ograničenom odgovornošću za usluge, OIB 45256311245 zastupanog po punomoćniku Ena Kraš</derivirana_varijabla>
  </DomainObject.Predmet.ProtustrankaFormatedOIB>
  <DomainObject.Predmet.ProtustrankaFormatedWithAdress>
    <izvorni_sadrzaj> KUŠEN BEAUTY jednostavno društvo s ograničenom odgovornošću za usluge, Vinogradska ulica 53, 42240 Ivanec zastupanog po punomoćniku Ena Kraš</izvorni_sadrzaj>
    <derivirana_varijabla naziv="DomainObject.Predmet.ProtustrankaFormatedWithAdress_1"> KUŠEN BEAUTY jednostavno društvo s ograničenom odgovornošću za usluge, Vinogradska ulica 53, 42240 Ivanec zastupanog po punomoćniku Ena Kraš</derivirana_varijabla>
  </DomainObject.Predmet.ProtustrankaFormatedWithAdress>
  <DomainObject.Predmet.ProtustrankaFormatedWithAdressOIB>
    <izvorni_sadrzaj> KUŠEN BEAUTY jednostavno društvo s ograničenom odgovornošću za usluge, OIB 45256311245, Vinogradska ulica 53, 42240 Ivanec zastupanog po punomoćniku Ena Kraš</izvorni_sadrzaj>
    <derivirana_varijabla naziv="DomainObject.Predmet.ProtustrankaFormatedWithAdressOIB_1"> KUŠEN BEAUTY jednostavno društvo s ograničenom odgovornošću za usluge, OIB 45256311245, Vinogradska ulica 53, 42240 Ivanec zastupanog po punomoćniku Ena Kraš</derivirana_varijabla>
  </DomainObject.Predmet.ProtustrankaFormatedWithAdressOIB>
  <DomainObject.Predmet.ProtustrankaWithAdress>
    <izvorni_sadrzaj>KUŠEN BEAUTY jednostavno društvo s ograničenom odgovornošću za usluge Vinogradska ulica 53, 42240 Ivanec</izvorni_sadrzaj>
    <derivirana_varijabla naziv="DomainObject.Predmet.ProtustrankaWithAdress_1">KUŠEN BEAUTY jednostavno društvo s ograničenom odgovornošću za usluge Vinogradska ulica 53, 42240 Ivanec</derivirana_varijabla>
  </DomainObject.Predmet.ProtustrankaWithAdress>
  <DomainObject.Predmet.ProtustrankaWithAdressOIB>
    <izvorni_sadrzaj>KUŠEN BEAUTY jednostavno društvo s ograničenom odgovornošću za usluge, OIB 45256311245, Vinogradska ulica 53, 42240 Ivanec</izvorni_sadrzaj>
    <derivirana_varijabla naziv="DomainObject.Predmet.ProtustrankaWithAdressOIB_1">KUŠEN BEAUTY jednostavno društvo s ograničenom odgovornošću za usluge, OIB 45256311245, Vinogradska ulica 53, 42240 Ivanec</derivirana_varijabla>
  </DomainObject.Predmet.ProtustrankaWithAdressOIB>
  <DomainObject.Predmet.ProtustrankaNazivFormated>
    <izvorni_sadrzaj>KUŠEN BEAUTY jednostavno društvo s ograničenom odgovornošću za usluge</izvorni_sadrzaj>
    <derivirana_varijabla naziv="DomainObject.Predmet.ProtustrankaNazivFormated_1">KUŠEN BEAUTY jednostavno društvo s ograničenom odgovornošću za usluge</derivirana_varijabla>
  </DomainObject.Predmet.ProtustrankaNazivFormated>
  <DomainObject.Predmet.ProtustrankaNazivFormatedOIB>
    <izvorni_sadrzaj>KUŠEN BEAUTY jednostavno društvo s ograničenom odgovornošću za usluge, OIB 45256311245</izvorni_sadrzaj>
    <derivirana_varijabla naziv="DomainObject.Predmet.ProtustrankaNazivFormatedOIB_1">KUŠEN BEAUTY jednostavno društvo s ograničenom odgovornošću za usluge, OIB 45256311245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KUŠEN BEAUTY jednostavno društvo s ograničenom odgovornošću za usluge zastupanog po punomoćniku Ena Kraš</item>
    </izvorni_sadrzaj>
    <derivirana_varijabla naziv="DomainObject.Predmet.ProtuStrankaListFormated_1">
      <item>KUŠEN BEAUTY jednostavno društvo s ograničenom odgovornošću za usluge zastupanog po punomoćniku Ena Kraš</item>
    </derivirana_varijabla>
  </DomainObject.Predmet.ProtuStrankaListFormated>
  <DomainObject.Predmet.ProtuStrankaListFormatedOIB>
    <izvorni_sadrzaj>
      <item>KUŠEN BEAUTY jednostavno društvo s ograničenom odgovornošću za usluge, OIB 45256311245 zastupanog po punomoćniku Ena Kraš</item>
    </izvorni_sadrzaj>
    <derivirana_varijabla naziv="DomainObject.Predmet.ProtuStrankaListFormatedOIB_1">
      <item>KUŠEN BEAUTY jednostavno društvo s ograničenom odgovornošću za usluge, OIB 45256311245 zastupanog po punomoćniku Ena Kraš</item>
    </derivirana_varijabla>
  </DomainObject.Predmet.ProtuStrankaListFormatedOIB>
  <DomainObject.Predmet.ProtuStrankaListFormatedWithAdress>
    <izvorni_sadrzaj>
      <item>KUŠEN BEAUTY jednostavno društvo s ograničenom odgovornošću za usluge, Vinogradska ulica 53, 42240 Ivanec zastupanog po punomoćniku Ena Kraš</item>
    </izvorni_sadrzaj>
    <derivirana_varijabla naziv="DomainObject.Predmet.ProtuStrankaListFormatedWithAdress_1">
      <item>KUŠEN BEAUTY jednostavno društvo s ograničenom odgovornošću za usluge, Vinogradska ulica 53, 42240 Ivanec zastupanog po punomoćniku Ena Kraš</item>
    </derivirana_varijabla>
  </DomainObject.Predmet.ProtuStrankaListFormatedWithAdress>
  <DomainObject.Predmet.ProtuStrankaListFormatedWithAdressOIB>
    <izvorni_sadrzaj>
      <item>KUŠEN BEAUTY jednostavno društvo s ograničenom odgovornošću za usluge, OIB 45256311245, Vinogradska ulica 53, 42240 Ivanec zastupanog po punomoćniku Ena Kraš</item>
    </izvorni_sadrzaj>
    <derivirana_varijabla naziv="DomainObject.Predmet.ProtuStrankaListFormatedWithAdressOIB_1">
      <item>KUŠEN BEAUTY jednostavno društvo s ograničenom odgovornošću za usluge, OIB 45256311245, Vinogradska ulica 53, 42240 Ivanec zastupanog po punomoćniku Ena Kraš</item>
    </derivirana_varijabla>
  </DomainObject.Predmet.ProtuStrankaListFormatedWithAdressOIB>
  <DomainObject.Predmet.ProtuStrankaListNazivFormated>
    <izvorni_sadrzaj>
      <item>KUŠEN BEAUTY jednostavno društvo s ograničenom odgovornošću za usluge</item>
    </izvorni_sadrzaj>
    <derivirana_varijabla naziv="DomainObject.Predmet.ProtuStrankaListNazivFormated_1">
      <item>KUŠEN BEAUTY jednostavno društvo s ograničenom odgovornošću za usluge</item>
    </derivirana_varijabla>
  </DomainObject.Predmet.ProtuStrankaListNazivFormated>
  <DomainObject.Predmet.ProtuStrankaListNazivFormatedOIB>
    <izvorni_sadrzaj>
      <item>KUŠEN BEAUTY jednostavno društvo s ograničenom odgovornošću za usluge, OIB 45256311245</item>
    </izvorni_sadrzaj>
    <derivirana_varijabla naziv="DomainObject.Predmet.ProtuStrankaListNazivFormatedOIB_1">
      <item>KUŠEN BEAUTY jednostavno društvo s ograničenom odgovornošću za usluge, OIB 45256311245</item>
    </derivirana_varijabla>
  </DomainObject.Predmet.ProtuStrankaListNazivFormatedOIB>
  <DomainObject.Predmet.OstaliListFormated>
    <izvorni_sadrzaj>
      <item>Ena Kraš punomoćnica sudionika u postupku KUŠEN BEAUTY jednostavno društvo s ograničenom odgovornošću za usluge</item>
      <item>Policijska postaja Varaždin</item>
    </izvorni_sadrzaj>
    <derivirana_varijabla naziv="DomainObject.Predmet.OstaliListFormated_1">
      <item>Ena Kraš punomoćnica sudionika u postupku KUŠEN BEAUTY jednostavno društvo s ograničenom odgovornošću za usluge</item>
      <item>Policijska postaja Varaždin</item>
    </derivirana_varijabla>
  </DomainObject.Predmet.OstaliListFormated>
  <DomainObject.Predmet.OstaliListFormatedOIB>
    <izvorni_sadrzaj>
      <item>Ena Kraš, OIB 20135130755 punomoćnica sudionika u postupku KUŠEN BEAUTY jednostavno društvo s ograničenom odgovornošću za usluge</item>
      <item>Policijska postaja Varaždin</item>
    </izvorni_sadrzaj>
    <derivirana_varijabla naziv="DomainObject.Predmet.OstaliListFormatedOIB_1">
      <item>Ena Kraš, OIB 20135130755 punomoćnica sudionika u postupku KUŠEN BEAUTY jednostavno društvo s ograničenom odgovornošću za usluge</item>
      <item>Policijska postaja Varaždin</item>
    </derivirana_varijabla>
  </DomainObject.Predmet.OstaliListFormatedOIB>
  <DomainObject.Predmet.OstaliListFormatedWithAdress>
    <izvorni_sadrzaj>
      <item>Ena Kraš, Vinogradska Ulica 53, 42240 Ivanec punomoćnica sudionika u postupku KUŠEN BEAUTY jednostavno društvo s ograničenom odgovornošću za usluge</item>
      <item>Policijska postaja Varaždin, Augusta Cesarca 18, 42000 Varaždin</item>
    </izvorni_sadrzaj>
    <derivirana_varijabla naziv="DomainObject.Predmet.OstaliListFormatedWithAdress_1">
      <item>Ena Kraš, Vinogradska Ulica 53, 42240 Ivanec punomoćnica sudionika u postupku KUŠEN BEAUTY jednostavno društvo s ograničenom odgovornošću za usluge</item>
      <item>Policijska postaja Varaždin, Augusta Cesarca 18, 42000 Varaždin</item>
    </derivirana_varijabla>
  </DomainObject.Predmet.OstaliListFormatedWithAdress>
  <DomainObject.Predmet.OstaliListFormatedWithAdressOIB>
    <izvorni_sadrzaj>
      <item>Ena Kraš, OIB 20135130755, Vinogradska Ulica 53, 42240 Ivanec punomoćnica sudionika u postupku KUŠEN BEAUTY jednostavno društvo s ograničenom odgovornošću za usluge</item>
      <item>Policijska postaja Varaždin, Augusta Cesarca 18, 42000 Varaždin</item>
    </izvorni_sadrzaj>
    <derivirana_varijabla naziv="DomainObject.Predmet.OstaliListFormatedWithAdressOIB_1">
      <item>Ena Kraš, OIB 20135130755, Vinogradska Ulica 53, 42240 Ivanec punomoćnica sudionika u postupku KUŠEN BEAUTY jednostavno društvo s ograničenom odgovornošću za usluge</item>
      <item>Policijska postaja Varaždin, Augusta Cesarca 18, 42000 Varaždin</item>
    </derivirana_varijabla>
  </DomainObject.Predmet.OstaliListFormatedWithAdressOIB>
  <DomainObject.Predmet.OstaliListNazivFormated>
    <izvorni_sadrzaj>
      <item>Ena Kraš</item>
      <item>Policijska postaja Varaždin</item>
    </izvorni_sadrzaj>
    <derivirana_varijabla naziv="DomainObject.Predmet.OstaliListNazivFormated_1">
      <item>Ena Kraš</item>
      <item>Policijska postaja Varaždin</item>
    </derivirana_varijabla>
  </DomainObject.Predmet.OstaliListNazivFormated>
  <DomainObject.Predmet.OstaliListNazivFormatedOIB>
    <izvorni_sadrzaj>
      <item>Ena Kraš, OIB 20135130755</item>
      <item>Policijska postaja Varaždin</item>
    </izvorni_sadrzaj>
    <derivirana_varijabla naziv="DomainObject.Predmet.OstaliListNazivFormatedOIB_1">
      <item>Ena Kraš, OIB 20135130755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prosinca 2023.</izvorni_sadrzaj>
    <derivirana_varijabla naziv="DomainObject.Datum_1">4. prosinca 2023.</derivirana_varijabla>
  </DomainObject.Datum>
  <DomainObject.PoslovniBrojDokumenta>
    <izvorni_sadrzaj>St-368/2023-11</izvorni_sadrzaj>
    <derivirana_varijabla naziv="DomainObject.PoslovniBrojDokumenta_1">St-368/2023-11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KUŠEN BEAUTY jednostavno društvo s ograničenom odgovornošću za usluge</izvorni_sadrzaj>
    <derivirana_varijabla naziv="DomainObject.Predmet.ProtustrankaIDrugi_1">KUŠEN BEAUTY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KUŠEN BEAUTY jednostavno društvo s ograničenom odgovornošću za usluge, OIB 45256311245, Vinogradska ulica 53, 42240 Ivanec</izvorni_sadrzaj>
    <derivirana_varijabla naziv="DomainObject.Predmet.ProtustrankaIDrugiAdressOIB_1">KUŠEN BEAUTY jednostavno društvo s ograničenom odgovornošću za usluge, OIB 45256311245, Vinogradska ulica 53,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KUŠEN BEAUTY jednostavno društvo s ograničenom odgovornošću za usluge</item>
      <item>Financijska agencija</item>
      <item>Ena Kraš</item>
      <item>Policijska postaja Varaždin</item>
    </izvorni_sadrzaj>
    <derivirana_varijabla naziv="DomainObject.Predmet.SudioniciListNaziv_1">
      <item>KUŠEN BEAUTY jednostavno društvo s ograničenom odgovornošću za usluge</item>
      <item>Financijska agencija</item>
      <item>Ena Kraš</item>
      <item>Policijska postaja Varaždin</item>
    </derivirana_varijabla>
  </DomainObject.Predmet.SudioniciListNaziv>
  <DomainObject.Predmet.SudioniciListAdressOIB>
    <izvorni_sadrzaj>
      <item>KUŠEN BEAUTY jednostavno društvo s ograničenom odgovornošću za usluge, OIB 45256311245, Vinogradska ulica 53,42240 Ivanec</item>
      <item>Financijska agencija, OIB 85821130368, Ulica grada Vukovara 70,10000 Zagreb</item>
      <item>Ena Kraš, OIB 20135130755, Vinogradska Ulica 53,42240 Ivanec</item>
      <item>Policijska postaja Varaždin, Augusta Cesarca 18,42000 Varaždin</item>
    </izvorni_sadrzaj>
    <derivirana_varijabla naziv="DomainObject.Predmet.SudioniciListAdressOIB_1">
      <item>KUŠEN BEAUTY jednostavno društvo s ograničenom odgovornošću za usluge, OIB 45256311245, Vinogradska ulica 53,42240 Ivanec</item>
      <item>Financijska agencija, OIB 85821130368, Ulica grada Vukovara 70,10000 Zagreb</item>
      <item>Ena Kraš, OIB 20135130755, Vinogradska Ulica 53,42240 Ivanec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45256311245</item>
      <item>, OIB 85821130368</item>
      <item>, OIB 20135130755</item>
      <item>, OIB null</item>
    </izvorni_sadrzaj>
    <derivirana_varijabla naziv="DomainObject.Predmet.SudioniciListNazivOIB_1">
      <item>, OIB 45256311245</item>
      <item>, OIB 85821130368</item>
      <item>, OIB 20135130755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listopada 2023.</izvorni_sadrzaj>
    <derivirana_varijabla naziv="DomainObject.Predmet.DatumPocetkaProcesa_1">27.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5C5D7-71C6-4E5A-9373-979ECA8C89BE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313</properties:Words>
  <properties:Characters>1705</properties:Characters>
  <properties:Lines>94</properties:Lines>
  <properties:Paragraphs>35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2023-11-07T07:38:00Z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2023-12-04T11:38:00Z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St-368/2023-11 / Zapisnik - Ročište radi izjašnjenja o prijedlogu za otvaranje steč.post (St-368-23-11 Zapisnik od 4.12.23.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